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26B2D">
        <w:rPr>
          <w:rFonts w:cs="Arial"/>
          <w:b/>
          <w:caps/>
          <w:sz w:val="28"/>
          <w:szCs w:val="28"/>
        </w:rPr>
        <w:t>1325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3353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33539">
              <w:rPr>
                <w:rFonts w:cs="Arial"/>
                <w:sz w:val="20"/>
                <w:szCs w:val="20"/>
              </w:rPr>
              <w:t>Pavimentação da Rua Santa Terezinha, no centro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33539" w:rsidRPr="00533539" w:rsidRDefault="003A77BE" w:rsidP="005335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B26B2D">
        <w:rPr>
          <w:rFonts w:cs="Arial"/>
        </w:rPr>
        <w:t>à p</w:t>
      </w:r>
      <w:r w:rsidR="00B26B2D" w:rsidRPr="00B26B2D">
        <w:rPr>
          <w:rFonts w:cs="Arial"/>
        </w:rPr>
        <w:t xml:space="preserve">avimentação da Rua Santa </w:t>
      </w:r>
      <w:r w:rsidR="00533539">
        <w:rPr>
          <w:rFonts w:cs="Arial"/>
        </w:rPr>
        <w:t>Terezinha, no centro de Jacareí,</w:t>
      </w:r>
      <w:r w:rsidR="00533539" w:rsidRPr="00533539">
        <w:t xml:space="preserve"> </w:t>
      </w:r>
      <w:r w:rsidR="00533539" w:rsidRPr="00533539">
        <w:rPr>
          <w:rFonts w:cs="Arial"/>
        </w:rPr>
        <w:t>com a finalidade de melhorar o trânsito local e evitar acidentes.</w:t>
      </w:r>
    </w:p>
    <w:p w:rsidR="00533539" w:rsidRDefault="00533539" w:rsidP="005335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33539">
        <w:rPr>
          <w:rFonts w:cs="Arial"/>
        </w:rPr>
        <w:t xml:space="preserve">O presente pedido atende reivindicação de moradores e motoristas, assim como pessoas que transitam diariamente pelo local, inclusive cadeirantes e idosos. </w:t>
      </w:r>
    </w:p>
    <w:p w:rsidR="00533539" w:rsidRPr="00533539" w:rsidRDefault="00533539" w:rsidP="005335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33539">
        <w:rPr>
          <w:rFonts w:cs="Arial"/>
        </w:rPr>
        <w:t xml:space="preserve">A referida via possui estrutura antiga de paralelepípedo e está totalmente desnivelada e com buracos em vários trechos, o que tem dificultado a locomoção e provocado acidentes graves. </w:t>
      </w:r>
    </w:p>
    <w:p w:rsidR="00533539" w:rsidRDefault="00533539" w:rsidP="005335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33539">
        <w:rPr>
          <w:rFonts w:cs="Arial"/>
        </w:rPr>
        <w:t xml:space="preserve">Diante do exposto, requeremos as providências necessárias a fim de garantir segurança no trânsito local e evitar ocorrências que causem prejuízos maiores a todos que por ali transitam, tendo em vista o fluxo intenso no local. </w:t>
      </w:r>
    </w:p>
    <w:p w:rsidR="00533539" w:rsidRPr="00533539" w:rsidRDefault="00533539" w:rsidP="005335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 anexa.</w:t>
      </w:r>
    </w:p>
    <w:p w:rsidR="00B26B2D" w:rsidRDefault="00533539" w:rsidP="0053353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33539">
        <w:rPr>
          <w:rFonts w:cs="Arial"/>
        </w:rPr>
        <w:t xml:space="preserve">Pelas razões expostas, esperamos que nossa reivindicação mereça a indispensável atenção da Administração Municipal, pelo que agradecemos antecipadamente. </w:t>
      </w:r>
    </w:p>
    <w:p w:rsidR="00533539" w:rsidRDefault="00533539" w:rsidP="0053353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26B2D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26B2D" w:rsidRPr="005D429C" w:rsidRDefault="00B26B2D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B26B2D" w:rsidRPr="005D429C" w:rsidRDefault="00B26B2D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B26B2D" w:rsidRDefault="00B26B2D">
      <w:pPr>
        <w:rPr>
          <w:rFonts w:cs="Arial"/>
        </w:rPr>
      </w:pPr>
      <w:r>
        <w:rPr>
          <w:rFonts w:cs="Arial"/>
        </w:rPr>
        <w:br w:type="page"/>
      </w:r>
    </w:p>
    <w:p w:rsidR="00533539" w:rsidRDefault="00533539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3C3E53" w:rsidRPr="00ED4D34" w:rsidRDefault="00533539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F0F1F69">
            <wp:extent cx="5040000" cy="4747183"/>
            <wp:effectExtent l="0" t="0" r="825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4747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C3E53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10B" w:rsidRDefault="0038410B">
      <w:r>
        <w:separator/>
      </w:r>
    </w:p>
  </w:endnote>
  <w:endnote w:type="continuationSeparator" w:id="0">
    <w:p w:rsidR="0038410B" w:rsidRDefault="0038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10B" w:rsidRDefault="0038410B">
      <w:r>
        <w:separator/>
      </w:r>
    </w:p>
  </w:footnote>
  <w:footnote w:type="continuationSeparator" w:id="0">
    <w:p w:rsidR="0038410B" w:rsidRDefault="00384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533539" w:rsidRDefault="00533539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26B2D">
      <w:rPr>
        <w:rFonts w:cs="Arial"/>
        <w:b/>
        <w:sz w:val="20"/>
        <w:szCs w:val="20"/>
        <w:u w:val="single"/>
      </w:rPr>
      <w:t>1325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B26B2D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B26B2D">
      <w:rPr>
        <w:rFonts w:cs="Arial"/>
        <w:b/>
        <w:sz w:val="20"/>
        <w:szCs w:val="20"/>
        <w:u w:val="single"/>
      </w:rPr>
      <w:t xml:space="preserve">Vereador Hernani Barreto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3353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3353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10B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53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26B2D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43548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11614-226A-40A1-B533-1C3E1FF4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31</TotalTime>
  <Pages>2</Pages>
  <Words>181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2021-05-14T16:30:00Z</dcterms:created>
  <dcterms:modified xsi:type="dcterms:W3CDTF">2021-05-14T17:00:00Z</dcterms:modified>
</cp:coreProperties>
</file>